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06A92" w14:textId="77777777" w:rsidR="00CA4C78" w:rsidRDefault="00CA4C78" w:rsidP="00CA4C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Hugh WARWIKE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B951DB5" w14:textId="77777777" w:rsidR="00CA4C78" w:rsidRDefault="00CA4C78" w:rsidP="00CA4C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2A18B35" w14:textId="77777777" w:rsidR="00CA4C78" w:rsidRDefault="00CA4C78" w:rsidP="00CA4C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A666404" w14:textId="77777777" w:rsidR="00CA4C78" w:rsidRDefault="00CA4C78" w:rsidP="00CA4C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517DFA4" w14:textId="77777777" w:rsidR="00CA4C78" w:rsidRDefault="00CA4C78" w:rsidP="00CA4C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2FEB8FE3" w14:textId="77777777" w:rsidR="00CA4C78" w:rsidRDefault="00CA4C78" w:rsidP="00CA4C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7AFBD44C" w14:textId="77777777" w:rsidR="00CA4C78" w:rsidRPr="00065994" w:rsidRDefault="00CA4C78" w:rsidP="00CA4C7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A0C69D6" w14:textId="77777777" w:rsidR="00CA4C78" w:rsidRDefault="00CA4C78" w:rsidP="00CA4C7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94504E5" w14:textId="77777777" w:rsidR="00CA4C78" w:rsidRDefault="00CA4C78" w:rsidP="00CA4C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7D989FA" w14:textId="77777777" w:rsidR="00CA4C78" w:rsidRDefault="00CA4C78" w:rsidP="00CA4C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F8F0BEB" w14:textId="77777777" w:rsidR="00CA4C78" w:rsidRDefault="00CA4C78" w:rsidP="00CA4C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April 2024</w:t>
      </w:r>
    </w:p>
    <w:p w14:paraId="2CC504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2C1F9" w14:textId="77777777" w:rsidR="00CA4C78" w:rsidRDefault="00CA4C78" w:rsidP="009139A6">
      <w:r>
        <w:separator/>
      </w:r>
    </w:p>
  </w:endnote>
  <w:endnote w:type="continuationSeparator" w:id="0">
    <w:p w14:paraId="7645B5BB" w14:textId="77777777" w:rsidR="00CA4C78" w:rsidRDefault="00CA4C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98E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A57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825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38AE9" w14:textId="77777777" w:rsidR="00CA4C78" w:rsidRDefault="00CA4C78" w:rsidP="009139A6">
      <w:r>
        <w:separator/>
      </w:r>
    </w:p>
  </w:footnote>
  <w:footnote w:type="continuationSeparator" w:id="0">
    <w:p w14:paraId="44EB985B" w14:textId="77777777" w:rsidR="00CA4C78" w:rsidRDefault="00CA4C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129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008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3AD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C78"/>
    <w:rsid w:val="000666E0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A4C78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AE58D"/>
  <w15:chartTrackingRefBased/>
  <w15:docId w15:val="{9C6C986E-F352-4C89-BE41-2F815A95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2024-06-01T08:50:00Z</dcterms:created>
  <dcterms:modified xsi:type="dcterms:W3CDTF">2024-06-01T08:51:00Z</dcterms:modified>
</cp:coreProperties>
</file>